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15640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ROBYNS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0FC6AFFE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A5579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DF79F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Trysull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Staffprdshire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961617B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Shareshull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E599E7" w14:textId="77777777" w:rsidR="00C62D0A" w:rsidRPr="005C03FE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(https://inquisitionspostmortem.ac.uk/view/inquisition/18-5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/)</w:t>
      </w:r>
    </w:p>
    <w:p w14:paraId="1E4E142D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8D359" w14:textId="77777777" w:rsidR="00C62D0A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0BE5F" w14:textId="77777777" w:rsidR="00C62D0A" w:rsidRPr="00456AFE" w:rsidRDefault="00C62D0A" w:rsidP="00C62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7441C272" w14:textId="4A140F76" w:rsidR="00BA00AB" w:rsidRPr="00C62D0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62D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75AF" w14:textId="77777777" w:rsidR="00C62D0A" w:rsidRDefault="00C62D0A" w:rsidP="009139A6">
      <w:r>
        <w:separator/>
      </w:r>
    </w:p>
  </w:endnote>
  <w:endnote w:type="continuationSeparator" w:id="0">
    <w:p w14:paraId="310550C1" w14:textId="77777777" w:rsidR="00C62D0A" w:rsidRDefault="00C62D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BB8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FA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3C5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8F05" w14:textId="77777777" w:rsidR="00C62D0A" w:rsidRDefault="00C62D0A" w:rsidP="009139A6">
      <w:r>
        <w:separator/>
      </w:r>
    </w:p>
  </w:footnote>
  <w:footnote w:type="continuationSeparator" w:id="0">
    <w:p w14:paraId="25F386AD" w14:textId="77777777" w:rsidR="00C62D0A" w:rsidRDefault="00C62D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26B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8A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AA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D0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2D0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BBA3B"/>
  <w15:chartTrackingRefBased/>
  <w15:docId w15:val="{3292747C-956A-4EA1-8564-C2C8BC2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2022-02-01T20:02:00Z</dcterms:created>
  <dcterms:modified xsi:type="dcterms:W3CDTF">2022-02-01T20:03:00Z</dcterms:modified>
</cp:coreProperties>
</file>